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Hove and Portslade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Hove and Portslade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Hove and Portslade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Hove and Portslade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Hove and Portslade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Hove and Portslade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Hove and Portslade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Hove and Portslade is estimated to be </w:t>
      </w:r>
      <w:r w:rsidRPr="00773DF7">
        <w:rPr>
          <w:rFonts w:ascii="Libre Franklin Light" w:eastAsia="Times New Roman" w:hAnsi="Libre Franklin Light" w:cs="Calibri Light"/>
          <w:b/>
          <w:bCs/>
          <w:color w:val="C45911" w:themeColor="accent2" w:themeShade="BF"/>
        </w:rPr>
        <w:t xml:space="preserve">£2,386,308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Hove and Portslade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Hove and Portslade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Hove and Portslade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Hove and Portslade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ve and Portsla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Hove and Portslade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ve and Portsla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Hove and Portslade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Hove and Portslade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ve and Portsla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Hove and Portslade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Hove and Portslade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Hove and Portslade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Hove and Portslade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Hove and Portslade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Hove and Portslade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£2,386,308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Hove and Portslade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£38,869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£803,834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£57,584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£16,195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£1,440,134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£2,386,308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Hove and Portslade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Hove and Portslade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Hove and Portslade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Hove and Portslade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Hove and Portslade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Hove and Portslade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Hove and Portslade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Hove and Portslade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Hove and Portslade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Hove and Portslade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Hove and Portslade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Hove and Portslade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FD83F87-28A0-47F8-A81E-BF6833378F1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